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1D738B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1D738B" w:rsidRPr="001D738B">
          <w:rPr>
            <w:rStyle w:val="a9"/>
          </w:rPr>
          <w:t>Государственное бюджетное учреждение здравоохранения "Областной противотуберкулезный диспансер"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  - основные/все</w:t>
            </w:r>
          </w:p>
        </w:tc>
        <w:tc>
          <w:tcPr>
            <w:tcW w:w="843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56/110</w:t>
            </w:r>
          </w:p>
        </w:tc>
        <w:tc>
          <w:tcPr>
            <w:tcW w:w="3118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56/110</w:t>
            </w:r>
          </w:p>
        </w:tc>
        <w:tc>
          <w:tcPr>
            <w:tcW w:w="1063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4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19/28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5/11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32/71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70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3118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063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3118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063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1D738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1D738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Pr="00F06873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Отделение физиотерапии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Pr="00F06873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- врач-физиотерапевт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Pr="00F06873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Клинико-диагностическая лаборатория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лабораторией - врач-лаборант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11091/005-1А (11091/005)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11091/005-2А (11091/005)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11091/005-3А (11091/005)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11091/005-4А (11091/005)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11091/005-5А (11091/005)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11091/005-6А (11091/005)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11091/006-1А (11091/006)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11091/006-2А (11091/006)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11091/006-3А (11091/006)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D738B">
              <w:rPr>
                <w:b/>
                <w:sz w:val="18"/>
                <w:szCs w:val="18"/>
              </w:rPr>
              <w:t>Трансфузиологический</w:t>
            </w:r>
            <w:proofErr w:type="spellEnd"/>
            <w:r w:rsidRPr="001D738B">
              <w:rPr>
                <w:b/>
                <w:sz w:val="18"/>
                <w:szCs w:val="18"/>
              </w:rPr>
              <w:t xml:space="preserve"> к</w:t>
            </w:r>
            <w:r w:rsidRPr="001D738B">
              <w:rPr>
                <w:b/>
                <w:sz w:val="18"/>
                <w:szCs w:val="18"/>
              </w:rPr>
              <w:t>а</w:t>
            </w:r>
            <w:r w:rsidRPr="001D738B">
              <w:rPr>
                <w:b/>
                <w:sz w:val="18"/>
                <w:szCs w:val="18"/>
              </w:rPr>
              <w:t>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Врач-трансфузиолог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Кабинет функциональной диагностики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11091/008-1А (11091/008)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Кабинет ультразвуковой диагностики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ультразвуковой диагн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11091/009-1А (11091/009)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ультразвуковой диагн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11091/009-2А (11091/009)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ультразвуковой диагн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Процедурный кабинет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11091/010-1А (11091/010)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11091/010-2А (11091/010)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Стерилизационная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стерил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зационной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Бактериологическая лабор</w:t>
            </w:r>
            <w:r w:rsidRPr="001D738B">
              <w:rPr>
                <w:b/>
                <w:sz w:val="18"/>
                <w:szCs w:val="18"/>
              </w:rPr>
              <w:t>а</w:t>
            </w:r>
            <w:r w:rsidRPr="001D738B">
              <w:rPr>
                <w:b/>
                <w:sz w:val="18"/>
                <w:szCs w:val="18"/>
              </w:rPr>
              <w:t>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бактериологич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ской лабораторией - врач-бактериолог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Врач-бактериолог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11091/014-1А (11091/014)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Врач-бактериолог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11091/015-1А (11091/01</w:t>
            </w:r>
            <w:r>
              <w:rPr>
                <w:sz w:val="18"/>
                <w:szCs w:val="18"/>
              </w:rPr>
              <w:lastRenderedPageBreak/>
              <w:t>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11091/015-2А (11091/015)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11091/015-3А (11091/015)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11091/015-4А (11091/015)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11091/015-5А (11091/015)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11091/015-6А (11091/015)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11091/015-7А (11091/015)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Рентгенологическое отдел</w:t>
            </w:r>
            <w:r w:rsidRPr="001D738B">
              <w:rPr>
                <w:b/>
                <w:sz w:val="18"/>
                <w:szCs w:val="18"/>
              </w:rPr>
              <w:t>е</w:t>
            </w:r>
            <w:r w:rsidRPr="001D738B">
              <w:rPr>
                <w:b/>
                <w:sz w:val="18"/>
                <w:szCs w:val="18"/>
              </w:rPr>
              <w:t>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11091/017-1А (11091/017)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11091/018-1А (11091/018)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11091/018-2А (11091/018)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i/>
                <w:sz w:val="18"/>
                <w:szCs w:val="18"/>
              </w:rPr>
            </w:pPr>
            <w:r w:rsidRPr="001D738B">
              <w:rPr>
                <w:i/>
                <w:sz w:val="18"/>
                <w:szCs w:val="18"/>
              </w:rPr>
              <w:t>Рентгенологическое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11091/01</w:t>
            </w:r>
            <w:r>
              <w:rPr>
                <w:sz w:val="18"/>
                <w:szCs w:val="18"/>
              </w:rPr>
              <w:lastRenderedPageBreak/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i/>
                <w:sz w:val="18"/>
                <w:szCs w:val="18"/>
              </w:rPr>
            </w:pPr>
            <w:r w:rsidRPr="001D738B">
              <w:rPr>
                <w:i/>
                <w:sz w:val="18"/>
                <w:szCs w:val="18"/>
              </w:rPr>
              <w:t>Процедурный кабинет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i/>
                <w:sz w:val="18"/>
                <w:szCs w:val="18"/>
              </w:rPr>
            </w:pPr>
            <w:r w:rsidRPr="001D738B">
              <w:rPr>
                <w:i/>
                <w:sz w:val="18"/>
                <w:szCs w:val="18"/>
              </w:rPr>
              <w:t>Регистратура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i/>
                <w:sz w:val="18"/>
                <w:szCs w:val="18"/>
              </w:rPr>
            </w:pPr>
            <w:r w:rsidRPr="001D738B">
              <w:rPr>
                <w:i/>
                <w:sz w:val="18"/>
                <w:szCs w:val="18"/>
              </w:rPr>
              <w:t>Клинико-диагностическая л</w:t>
            </w:r>
            <w:r w:rsidRPr="001D738B">
              <w:rPr>
                <w:i/>
                <w:sz w:val="18"/>
                <w:szCs w:val="18"/>
              </w:rPr>
              <w:t>а</w:t>
            </w:r>
            <w:r w:rsidRPr="001D738B">
              <w:rPr>
                <w:i/>
                <w:sz w:val="18"/>
                <w:szCs w:val="18"/>
              </w:rPr>
              <w:t>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i/>
                <w:sz w:val="18"/>
                <w:szCs w:val="18"/>
              </w:rPr>
            </w:pPr>
            <w:r w:rsidRPr="001D738B">
              <w:rPr>
                <w:i/>
                <w:sz w:val="18"/>
                <w:szCs w:val="18"/>
              </w:rPr>
              <w:t>Административно-хозяйственный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и вычисл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D738B">
              <w:rPr>
                <w:b/>
                <w:sz w:val="18"/>
                <w:szCs w:val="18"/>
              </w:rPr>
              <w:t>Общебольничный</w:t>
            </w:r>
            <w:proofErr w:type="spellEnd"/>
            <w:r w:rsidRPr="001D738B">
              <w:rPr>
                <w:b/>
                <w:sz w:val="18"/>
                <w:szCs w:val="18"/>
              </w:rPr>
              <w:t xml:space="preserve"> медици</w:t>
            </w:r>
            <w:r w:rsidRPr="001D738B">
              <w:rPr>
                <w:b/>
                <w:sz w:val="18"/>
                <w:szCs w:val="18"/>
              </w:rPr>
              <w:t>н</w:t>
            </w:r>
            <w:r w:rsidRPr="001D738B">
              <w:rPr>
                <w:b/>
                <w:sz w:val="18"/>
                <w:szCs w:val="18"/>
              </w:rPr>
              <w:t>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дезинфектор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Отделение платных мед</w:t>
            </w:r>
            <w:r w:rsidRPr="001D738B">
              <w:rPr>
                <w:b/>
                <w:sz w:val="18"/>
                <w:szCs w:val="18"/>
              </w:rPr>
              <w:t>и</w:t>
            </w:r>
            <w:r w:rsidRPr="001D738B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Отделение платных мед</w:t>
            </w:r>
            <w:r w:rsidRPr="001D738B">
              <w:rPr>
                <w:b/>
                <w:sz w:val="18"/>
                <w:szCs w:val="18"/>
              </w:rPr>
              <w:t>и</w:t>
            </w:r>
            <w:r w:rsidRPr="001D738B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Административно-хозяйственный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Шеф-повар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11091/032-1А (11091/032)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</w:t>
            </w:r>
            <w:r>
              <w:rPr>
                <w:sz w:val="18"/>
                <w:szCs w:val="18"/>
              </w:rPr>
              <w:lastRenderedPageBreak/>
              <w:t>2-2А (11091/032)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11091/032-3А (11091/032)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11091/032-4А (11091/032)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11091/032-5А (11091/032)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11091/032-6А (11091/032)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11091/034-1А (11091/034)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11091/034-2А (11091/034)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11091/034-3А (11091/034)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11091/034-4А (11091/034)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11091/035-1А (11091/035)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11091/035-2А (11091/03</w:t>
            </w:r>
            <w:r>
              <w:rPr>
                <w:sz w:val="18"/>
                <w:szCs w:val="18"/>
              </w:rPr>
              <w:lastRenderedPageBreak/>
              <w:t>5)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11091/036-1А (11091/036)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11091/036-2А (11091/036)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связи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11091/038-1А (11091/038)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11091/039-1А (11091/039)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11091/039-2А (11091/039)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6805B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11091/040-1А (11091/040)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6805B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11091/041-1А (11091/041)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6805B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6805B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6805B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6805B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805BC" w:rsidRPr="00F06873" w:rsidTr="004654AF">
        <w:tc>
          <w:tcPr>
            <w:tcW w:w="959" w:type="dxa"/>
            <w:shd w:val="clear" w:color="auto" w:fill="auto"/>
            <w:vAlign w:val="center"/>
          </w:tcPr>
          <w:p w:rsidR="006805BC" w:rsidRDefault="006805B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11091/042-1А (11091/042)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805BC" w:rsidRPr="001D738B" w:rsidRDefault="006805B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805BC" w:rsidRPr="00F06873" w:rsidTr="004654AF">
        <w:tc>
          <w:tcPr>
            <w:tcW w:w="959" w:type="dxa"/>
            <w:shd w:val="clear" w:color="auto" w:fill="auto"/>
            <w:vAlign w:val="center"/>
          </w:tcPr>
          <w:p w:rsidR="006805BC" w:rsidRDefault="006805B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</w:t>
            </w:r>
            <w:r>
              <w:rPr>
                <w:sz w:val="18"/>
                <w:szCs w:val="18"/>
              </w:rPr>
              <w:lastRenderedPageBreak/>
              <w:t>2-2А (11091/042)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805BC" w:rsidRPr="001D738B" w:rsidRDefault="006805B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805BC" w:rsidRPr="00F06873" w:rsidTr="004654AF">
        <w:tc>
          <w:tcPr>
            <w:tcW w:w="959" w:type="dxa"/>
            <w:shd w:val="clear" w:color="auto" w:fill="auto"/>
            <w:vAlign w:val="center"/>
          </w:tcPr>
          <w:p w:rsidR="006805BC" w:rsidRDefault="006805B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11091/042-3А (11091/042)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805BC" w:rsidRPr="001D738B" w:rsidRDefault="006805B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805BC" w:rsidRDefault="006805BC" w:rsidP="00055299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11091/044-1А (11091/044)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11091/044-2А (11091/044)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11091/044-3А (11091/044)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кислороду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</w:t>
            </w:r>
            <w:proofErr w:type="spellStart"/>
            <w:r>
              <w:rPr>
                <w:sz w:val="18"/>
                <w:szCs w:val="18"/>
              </w:rPr>
              <w:t>хлораторной</w:t>
            </w:r>
            <w:proofErr w:type="spellEnd"/>
            <w:r>
              <w:rPr>
                <w:sz w:val="18"/>
                <w:szCs w:val="18"/>
              </w:rPr>
              <w:t xml:space="preserve"> уст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11091/046-1А (11091/046)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</w:t>
            </w:r>
            <w:proofErr w:type="spellStart"/>
            <w:r>
              <w:rPr>
                <w:sz w:val="18"/>
                <w:szCs w:val="18"/>
              </w:rPr>
              <w:t>хлораторной</w:t>
            </w:r>
            <w:proofErr w:type="spellEnd"/>
            <w:r>
              <w:rPr>
                <w:sz w:val="18"/>
                <w:szCs w:val="18"/>
              </w:rPr>
              <w:t xml:space="preserve"> уст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медицинскому оборудованию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метрологии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b/>
                <w:sz w:val="18"/>
                <w:szCs w:val="18"/>
              </w:rPr>
            </w:pPr>
            <w:r w:rsidRPr="001D738B">
              <w:rPr>
                <w:b/>
                <w:sz w:val="18"/>
                <w:szCs w:val="18"/>
              </w:rPr>
              <w:t>Административно-хозяйственный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планово-экономического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финансовой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11091/051-1А (11091/051)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</w:t>
            </w:r>
            <w:r>
              <w:rPr>
                <w:sz w:val="18"/>
                <w:szCs w:val="18"/>
              </w:rPr>
              <w:lastRenderedPageBreak/>
              <w:t>1-2А (11091/051)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11091/052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кадров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кадрам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11091/053-1А (11091/053)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кадрам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D738B" w:rsidRPr="00F06873" w:rsidTr="004654AF">
        <w:tc>
          <w:tcPr>
            <w:tcW w:w="959" w:type="dxa"/>
            <w:shd w:val="clear" w:color="auto" w:fill="auto"/>
            <w:vAlign w:val="center"/>
          </w:tcPr>
          <w:p w:rsid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11091/056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D738B" w:rsidRPr="001D738B" w:rsidRDefault="001D73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руководителя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1D738B" w:rsidRDefault="001D738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4654AF" w:rsidRDefault="004654AF" w:rsidP="009D6532">
      <w:r>
        <w:t>Дата составления:</w:t>
      </w:r>
      <w:r w:rsidR="001D738B">
        <w:t xml:space="preserve"> 24.11.2016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D738B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D738B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D738B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1D73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D738B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D738B" w:rsidP="009D6532">
            <w:pPr>
              <w:pStyle w:val="aa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D73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D738B" w:rsidRPr="001D738B" w:rsidTr="001D73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</w:tr>
      <w:tr w:rsidR="001D738B" w:rsidRPr="001D738B" w:rsidTr="001D73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(дата)</w:t>
            </w:r>
          </w:p>
        </w:tc>
      </w:tr>
      <w:tr w:rsidR="001D738B" w:rsidRPr="001D738B" w:rsidTr="001D73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</w:tr>
      <w:tr w:rsidR="001D738B" w:rsidRPr="001D738B" w:rsidTr="001D73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(дата)</w:t>
            </w:r>
          </w:p>
        </w:tc>
      </w:tr>
      <w:tr w:rsidR="001D738B" w:rsidRPr="001D738B" w:rsidTr="001D73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738B" w:rsidRPr="001D738B" w:rsidRDefault="001D738B" w:rsidP="009D6532">
            <w:pPr>
              <w:pStyle w:val="aa"/>
            </w:pPr>
          </w:p>
        </w:tc>
      </w:tr>
      <w:tr w:rsidR="001D738B" w:rsidRPr="001D738B" w:rsidTr="001D73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738B" w:rsidRPr="001D738B" w:rsidRDefault="001D738B" w:rsidP="009D6532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1D738B" w:rsidTr="001D738B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1D738B" w:rsidRDefault="001D738B" w:rsidP="002743B5">
            <w:pPr>
              <w:pStyle w:val="aa"/>
            </w:pPr>
            <w:r w:rsidRPr="001D738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1D738B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1D738B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1D738B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1D738B" w:rsidRDefault="001D738B" w:rsidP="002743B5">
            <w:pPr>
              <w:pStyle w:val="aa"/>
            </w:pPr>
            <w:r w:rsidRPr="001D738B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1D738B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1D738B" w:rsidRDefault="002743B5" w:rsidP="002743B5">
            <w:pPr>
              <w:pStyle w:val="aa"/>
            </w:pPr>
          </w:p>
        </w:tc>
      </w:tr>
      <w:tr w:rsidR="002743B5" w:rsidRPr="001D738B" w:rsidTr="002743B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2743B5" w:rsidRPr="001D738B" w:rsidRDefault="001D738B" w:rsidP="002743B5">
            <w:pPr>
              <w:pStyle w:val="aa"/>
              <w:rPr>
                <w:b/>
                <w:vertAlign w:val="superscript"/>
              </w:rPr>
            </w:pPr>
            <w:r w:rsidRPr="001D73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743B5" w:rsidRPr="001D738B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2743B5" w:rsidRPr="001D738B" w:rsidRDefault="001D738B" w:rsidP="002743B5">
            <w:pPr>
              <w:pStyle w:val="aa"/>
              <w:rPr>
                <w:b/>
                <w:vertAlign w:val="superscript"/>
              </w:rPr>
            </w:pPr>
            <w:r w:rsidRPr="001D73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2743B5" w:rsidRPr="001D738B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43B5" w:rsidRPr="001D738B" w:rsidRDefault="001D738B" w:rsidP="002743B5">
            <w:pPr>
              <w:pStyle w:val="aa"/>
              <w:rPr>
                <w:b/>
                <w:vertAlign w:val="superscript"/>
              </w:rPr>
            </w:pPr>
            <w:r w:rsidRPr="001D738B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2743B5" w:rsidRPr="001D738B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743B5" w:rsidRPr="001D738B" w:rsidRDefault="001D738B" w:rsidP="002743B5">
            <w:pPr>
              <w:pStyle w:val="aa"/>
              <w:rPr>
                <w:vertAlign w:val="superscript"/>
              </w:rPr>
            </w:pPr>
            <w:r w:rsidRPr="001D738B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ctivedoc_name" w:val="Документ11"/>
    <w:docVar w:name="ceh_info" w:val="Государственное бюджетное учреждение здравоохранения &quot;Областной противотуберкулезный диспансер&quot;"/>
    <w:docVar w:name="doc_name" w:val="Документ11"/>
    <w:docVar w:name="org_name" w:val="     "/>
    <w:docVar w:name="pers_guids" w:val="24F9BD8D938A460DAA98A8E875C9874C@136-870-614 81"/>
    <w:docVar w:name="pers_snils" w:val="24F9BD8D938A460DAA98A8E875C9874C@136-870-614 81"/>
    <w:docVar w:name="sv_docs" w:val="1"/>
  </w:docVars>
  <w:rsids>
    <w:rsidRoot w:val="001D738B"/>
    <w:rsid w:val="0002033E"/>
    <w:rsid w:val="000C5130"/>
    <w:rsid w:val="000D3760"/>
    <w:rsid w:val="000F0714"/>
    <w:rsid w:val="00196135"/>
    <w:rsid w:val="001A7AC3"/>
    <w:rsid w:val="001B19D8"/>
    <w:rsid w:val="001D738B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805BC"/>
    <w:rsid w:val="006E4DFC"/>
    <w:rsid w:val="00717A85"/>
    <w:rsid w:val="00725C51"/>
    <w:rsid w:val="00820552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9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Krokoz™</Company>
  <LinksUpToDate>false</LinksUpToDate>
  <CharactersWithSpaces>14315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Оля</dc:creator>
  <cp:lastModifiedBy>Оля</cp:lastModifiedBy>
  <cp:revision>2</cp:revision>
  <dcterms:created xsi:type="dcterms:W3CDTF">2016-11-25T06:35:00Z</dcterms:created>
  <dcterms:modified xsi:type="dcterms:W3CDTF">2016-11-28T10:36:00Z</dcterms:modified>
</cp:coreProperties>
</file>